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IKZ-138/2026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Alu-, Glas- und Metallbauarbeiten Sanierung Lehrschwimmbecken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Alu-, Glas- und Metallbauarbeiten Sanierung Lehrschwimmbecken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